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89"/>
        <w:gridCol w:w="7307"/>
        <w:gridCol w:w="1486"/>
      </w:tblGrid>
      <w:tr w:rsidR="009E246E" w:rsidRPr="007C7767">
        <w:tc>
          <w:tcPr>
            <w:tcW w:w="1980" w:type="dxa"/>
          </w:tcPr>
          <w:p w:rsidR="009E246E" w:rsidRPr="007C7767" w:rsidRDefault="009E246E" w:rsidP="007C77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7767">
              <w:rPr>
                <w:sz w:val="24"/>
                <w:szCs w:val="24"/>
              </w:rPr>
              <w:t>Ad Soyad</w:t>
            </w:r>
          </w:p>
        </w:tc>
        <w:tc>
          <w:tcPr>
            <w:tcW w:w="7796" w:type="dxa"/>
          </w:tcPr>
          <w:p w:rsidR="009E246E" w:rsidRPr="007C7767" w:rsidRDefault="009E246E" w:rsidP="007C77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2016-2017</w:t>
            </w:r>
            <w:r w:rsidRPr="007C7767">
              <w:rPr>
                <w:sz w:val="24"/>
                <w:szCs w:val="24"/>
              </w:rPr>
              <w:t xml:space="preserve"> EĞİTİM VE ÖĞRETİM YILI ÇATALPINAR ÇOK PROGRAMLI LİSESİ</w:t>
            </w:r>
          </w:p>
          <w:p w:rsidR="009E246E" w:rsidRPr="007C7767" w:rsidRDefault="009E246E" w:rsidP="007C77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7767">
              <w:rPr>
                <w:b/>
                <w:bCs/>
                <w:sz w:val="24"/>
                <w:szCs w:val="24"/>
                <w:u w:val="single"/>
              </w:rPr>
              <w:t>9. SINIFLAR TARİH DERSİ</w:t>
            </w:r>
            <w:r w:rsidRPr="007C7767">
              <w:rPr>
                <w:sz w:val="24"/>
                <w:szCs w:val="24"/>
              </w:rPr>
              <w:t xml:space="preserve"> 1. DÖNEM 1. YAZILI cevapları</w:t>
            </w:r>
          </w:p>
          <w:p w:rsidR="009E246E" w:rsidRPr="007C7767" w:rsidRDefault="009E246E" w:rsidP="007C77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2" w:type="dxa"/>
          </w:tcPr>
          <w:p w:rsidR="009E246E" w:rsidRPr="007C7767" w:rsidRDefault="009E246E" w:rsidP="007C77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7767">
              <w:rPr>
                <w:sz w:val="24"/>
                <w:szCs w:val="24"/>
              </w:rPr>
              <w:t>Sınıfı ve NO</w:t>
            </w:r>
          </w:p>
        </w:tc>
      </w:tr>
    </w:tbl>
    <w:p w:rsidR="009E246E" w:rsidRDefault="009E246E" w:rsidP="00E4116E">
      <w:pPr>
        <w:spacing w:after="0"/>
        <w:jc w:val="center"/>
        <w:rPr>
          <w:sz w:val="24"/>
          <w:szCs w:val="24"/>
        </w:rPr>
      </w:pP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1</w:t>
      </w:r>
      <w:r>
        <w:rPr>
          <w:sz w:val="24"/>
          <w:szCs w:val="24"/>
        </w:rPr>
        <w:t>-Tarihin Tanımını yazınız.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b/>
          <w:bCs/>
          <w:color w:val="FF0000"/>
          <w:sz w:val="32"/>
          <w:szCs w:val="32"/>
        </w:rPr>
        <w:t>CEVAP:</w:t>
      </w:r>
      <w:r>
        <w:rPr>
          <w:sz w:val="24"/>
          <w:szCs w:val="24"/>
        </w:rPr>
        <w:t>Tarih Geçmişte yaşamış insan topluluklarının her türlü faaliyetlerini yer zaman göstererek sebep sonuç ilişkisi içeresinde belgelere dayandırarak objektif bir biçimde anlatan bilim dalıdır.</w:t>
      </w:r>
    </w:p>
    <w:p w:rsidR="009E246E" w:rsidRDefault="009E246E" w:rsidP="003D3F2E">
      <w:pPr>
        <w:spacing w:after="0"/>
        <w:jc w:val="both"/>
        <w:rPr>
          <w:b/>
          <w:bCs/>
          <w:sz w:val="24"/>
          <w:szCs w:val="24"/>
        </w:rPr>
      </w:pP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2</w:t>
      </w:r>
      <w:r>
        <w:rPr>
          <w:sz w:val="24"/>
          <w:szCs w:val="24"/>
        </w:rPr>
        <w:t>-Tarih Biliminin yöntemlerini yazınız.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b/>
          <w:bCs/>
          <w:color w:val="FF0000"/>
          <w:sz w:val="32"/>
          <w:szCs w:val="32"/>
        </w:rPr>
        <w:t>CEVAP:</w:t>
      </w:r>
      <w:r>
        <w:rPr>
          <w:sz w:val="24"/>
          <w:szCs w:val="24"/>
        </w:rPr>
        <w:t>TARAMA-TASNİF-TERKİP-TENKİT-TAHLİL</w:t>
      </w:r>
    </w:p>
    <w:p w:rsidR="009E246E" w:rsidRDefault="009E246E" w:rsidP="003D3F2E">
      <w:pPr>
        <w:spacing w:after="0"/>
        <w:jc w:val="both"/>
        <w:rPr>
          <w:b/>
          <w:bCs/>
          <w:sz w:val="24"/>
          <w:szCs w:val="24"/>
        </w:rPr>
      </w:pP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3</w:t>
      </w:r>
      <w:r>
        <w:rPr>
          <w:sz w:val="24"/>
          <w:szCs w:val="24"/>
        </w:rPr>
        <w:t>-Tarihin tasnifi kaç türlü olur. Birer örnek vererek açıklayınız.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b/>
          <w:bCs/>
          <w:color w:val="FF0000"/>
          <w:sz w:val="32"/>
          <w:szCs w:val="32"/>
        </w:rPr>
        <w:t>CEVAP:</w:t>
      </w:r>
      <w:r>
        <w:rPr>
          <w:sz w:val="24"/>
          <w:szCs w:val="24"/>
        </w:rPr>
        <w:t xml:space="preserve">Tarihte üç çeşit sınıflandırma vardır. Zamana – mekana ve konuya göre. 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Zamana göre: 18 yy Osmanlı tarihi gibi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Mekana: Anadolu tarihi gibi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Konuya : hukuk tarihi gibi örnekler verilebilir.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4</w:t>
      </w:r>
      <w:r>
        <w:rPr>
          <w:sz w:val="24"/>
          <w:szCs w:val="24"/>
        </w:rPr>
        <w:t>-Türklerin tarih boyunca kullandıkları takvimlerden 5 tanesini yazınız.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b/>
          <w:bCs/>
          <w:color w:val="FF0000"/>
          <w:sz w:val="32"/>
          <w:szCs w:val="32"/>
        </w:rPr>
        <w:t>CEVAP:</w:t>
      </w:r>
      <w:r>
        <w:rPr>
          <w:sz w:val="24"/>
          <w:szCs w:val="24"/>
        </w:rPr>
        <w:t>12 hayvanlı Türk takvimi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Hicri takvim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Celali takvim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Rumi takvim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Miladi takvim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5</w:t>
      </w:r>
      <w:r>
        <w:rPr>
          <w:sz w:val="24"/>
          <w:szCs w:val="24"/>
        </w:rPr>
        <w:t>- Tarihi bilgiler değişebilir mi. Açıklayınız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b/>
          <w:bCs/>
          <w:color w:val="FF0000"/>
          <w:sz w:val="32"/>
          <w:szCs w:val="32"/>
        </w:rPr>
        <w:t>CEVAP:</w:t>
      </w:r>
      <w:r>
        <w:rPr>
          <w:sz w:val="24"/>
          <w:szCs w:val="24"/>
        </w:rPr>
        <w:t>Tarihi bilgiler değişebilir. Yani bilgi ve belgeler ışığında değişebilir. Örnek olarak Osmanlıda paranın hangi padişah zamanında basıldığı bilgisi gösterilebilir.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6</w:t>
      </w:r>
      <w:r>
        <w:rPr>
          <w:sz w:val="24"/>
          <w:szCs w:val="24"/>
        </w:rPr>
        <w:t>-Tarih Öncesi devirler kaça ayrılır. Alt öğeleri ile birlikte yazınız. Cilalı taş (Yeni taş)devri hakkında bilgi veriniz.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b/>
          <w:bCs/>
          <w:color w:val="FF0000"/>
          <w:sz w:val="32"/>
          <w:szCs w:val="32"/>
        </w:rPr>
        <w:t>CEVAP:</w:t>
      </w:r>
      <w:r>
        <w:rPr>
          <w:sz w:val="24"/>
          <w:szCs w:val="24"/>
        </w:rPr>
        <w:t xml:space="preserve">Tarih öncesi devirlerin şeması aşağıdaki gibidir. </w:t>
      </w:r>
    </w:p>
    <w:p w:rsidR="009E246E" w:rsidRDefault="009E246E" w:rsidP="003D3F2E">
      <w:pPr>
        <w:spacing w:after="0"/>
        <w:jc w:val="both"/>
        <w:rPr>
          <w:sz w:val="24"/>
          <w:szCs w:val="24"/>
          <w:u w:val="single"/>
        </w:rPr>
      </w:pPr>
      <w:r w:rsidRPr="00E57FBB">
        <w:rPr>
          <w:sz w:val="24"/>
          <w:szCs w:val="24"/>
          <w:u w:val="single"/>
        </w:rPr>
        <w:t>Taş Devri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57FBB">
        <w:rPr>
          <w:sz w:val="24"/>
          <w:szCs w:val="24"/>
          <w:u w:val="single"/>
        </w:rPr>
        <w:t>Maden devri</w:t>
      </w:r>
    </w:p>
    <w:p w:rsidR="009E246E" w:rsidRPr="00E57FBB" w:rsidRDefault="009E246E" w:rsidP="003D3F2E">
      <w:pPr>
        <w:spacing w:after="0"/>
        <w:jc w:val="both"/>
        <w:rPr>
          <w:sz w:val="24"/>
          <w:szCs w:val="24"/>
        </w:rPr>
      </w:pPr>
      <w:r w:rsidRPr="00E57FBB">
        <w:rPr>
          <w:sz w:val="24"/>
          <w:szCs w:val="24"/>
        </w:rPr>
        <w:t xml:space="preserve">Eski Taş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Bakır devri</w:t>
      </w:r>
    </w:p>
    <w:p w:rsidR="009E246E" w:rsidRPr="00E57FBB" w:rsidRDefault="009E246E" w:rsidP="003D3F2E">
      <w:pPr>
        <w:spacing w:after="0"/>
        <w:jc w:val="both"/>
        <w:rPr>
          <w:sz w:val="24"/>
          <w:szCs w:val="24"/>
        </w:rPr>
      </w:pPr>
      <w:r w:rsidRPr="00E57FBB">
        <w:rPr>
          <w:sz w:val="24"/>
          <w:szCs w:val="24"/>
        </w:rPr>
        <w:t>Orta taş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tunç devri</w:t>
      </w:r>
      <w:r>
        <w:rPr>
          <w:sz w:val="24"/>
          <w:szCs w:val="24"/>
        </w:rPr>
        <w:tab/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 w:rsidRPr="00E57FBB">
        <w:rPr>
          <w:sz w:val="24"/>
          <w:szCs w:val="24"/>
        </w:rPr>
        <w:t>Yeni taş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Demir devri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</w:p>
    <w:p w:rsidR="009E246E" w:rsidRPr="00A55E0C" w:rsidRDefault="009E246E" w:rsidP="00A55E0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Cilalı taş: </w:t>
      </w:r>
      <w:r w:rsidRPr="00A55E0C">
        <w:rPr>
          <w:sz w:val="24"/>
          <w:szCs w:val="24"/>
        </w:rPr>
        <w:t>Yerleşik hayata geçmiş ve küçük köyler kurmuşlardır.</w:t>
      </w:r>
    </w:p>
    <w:p w:rsidR="009E246E" w:rsidRPr="00A55E0C" w:rsidRDefault="009E246E" w:rsidP="00A55E0C">
      <w:pPr>
        <w:spacing w:after="0"/>
        <w:jc w:val="both"/>
        <w:rPr>
          <w:sz w:val="24"/>
          <w:szCs w:val="24"/>
        </w:rPr>
      </w:pPr>
      <w:r w:rsidRPr="00A55E0C">
        <w:rPr>
          <w:sz w:val="24"/>
          <w:szCs w:val="24"/>
        </w:rPr>
        <w:t>- At, sığır, koyun, keçi vb. hayvanları evcilleştirmişlerdir.</w:t>
      </w:r>
    </w:p>
    <w:p w:rsidR="009E246E" w:rsidRPr="00A55E0C" w:rsidRDefault="009E246E" w:rsidP="00A55E0C">
      <w:pPr>
        <w:spacing w:after="0"/>
        <w:jc w:val="both"/>
        <w:rPr>
          <w:sz w:val="24"/>
          <w:szCs w:val="24"/>
        </w:rPr>
      </w:pPr>
      <w:r w:rsidRPr="00A55E0C">
        <w:rPr>
          <w:sz w:val="24"/>
          <w:szCs w:val="24"/>
        </w:rPr>
        <w:t>- Tarımsal faaliyetleri başlatarak, topraktan çanak, çömlek yapmışlardır.</w:t>
      </w:r>
    </w:p>
    <w:p w:rsidR="009E246E" w:rsidRPr="00A55E0C" w:rsidRDefault="009E246E" w:rsidP="00A55E0C">
      <w:pPr>
        <w:spacing w:after="0"/>
        <w:jc w:val="both"/>
        <w:rPr>
          <w:sz w:val="24"/>
          <w:szCs w:val="24"/>
        </w:rPr>
      </w:pPr>
      <w:r w:rsidRPr="00A55E0C">
        <w:rPr>
          <w:sz w:val="24"/>
          <w:szCs w:val="24"/>
        </w:rPr>
        <w:t>- Toprağı işledikleri için özel mülkiyet fikri ortaya çıkmış ve bu durumun doğal sonucu olarak da sınır çatışmaları başlamıştır.</w:t>
      </w:r>
    </w:p>
    <w:p w:rsidR="009E246E" w:rsidRPr="00A55E0C" w:rsidRDefault="009E246E" w:rsidP="00A55E0C">
      <w:pPr>
        <w:spacing w:after="0"/>
        <w:jc w:val="both"/>
        <w:rPr>
          <w:sz w:val="24"/>
          <w:szCs w:val="24"/>
        </w:rPr>
      </w:pPr>
      <w:r w:rsidRPr="00A55E0C">
        <w:rPr>
          <w:sz w:val="24"/>
          <w:szCs w:val="24"/>
        </w:rPr>
        <w:t>- İhtiyaç fazlası ürünleri takas yoluyla pazarlamış ve ticaret hayatını başlatmışlardır.</w:t>
      </w:r>
    </w:p>
    <w:p w:rsidR="009E246E" w:rsidRPr="00A55E0C" w:rsidRDefault="009E246E" w:rsidP="00A55E0C">
      <w:pPr>
        <w:spacing w:after="0"/>
        <w:jc w:val="both"/>
        <w:rPr>
          <w:sz w:val="24"/>
          <w:szCs w:val="24"/>
        </w:rPr>
      </w:pPr>
    </w:p>
    <w:p w:rsidR="009E246E" w:rsidRDefault="009E246E" w:rsidP="00A55E0C">
      <w:pPr>
        <w:spacing w:after="0"/>
        <w:jc w:val="both"/>
        <w:rPr>
          <w:sz w:val="24"/>
          <w:szCs w:val="24"/>
        </w:rPr>
      </w:pPr>
    </w:p>
    <w:p w:rsidR="009E246E" w:rsidRPr="00E57FBB" w:rsidRDefault="009E246E" w:rsidP="00A55E0C">
      <w:pPr>
        <w:spacing w:after="0"/>
        <w:jc w:val="both"/>
        <w:rPr>
          <w:sz w:val="24"/>
          <w:szCs w:val="24"/>
        </w:rPr>
      </w:pPr>
    </w:p>
    <w:p w:rsidR="009E246E" w:rsidRDefault="009E246E" w:rsidP="003D3F2E">
      <w:pPr>
        <w:spacing w:after="0"/>
        <w:jc w:val="both"/>
        <w:rPr>
          <w:sz w:val="24"/>
          <w:szCs w:val="24"/>
        </w:rPr>
      </w:pP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7</w:t>
      </w:r>
      <w:r>
        <w:rPr>
          <w:sz w:val="24"/>
          <w:szCs w:val="24"/>
        </w:rPr>
        <w:t>-Ateşin bulunmasının insanlığa ne gibi katkıları olmuştur yorumlayınız.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</w:p>
    <w:p w:rsidR="009E246E" w:rsidRDefault="009E246E" w:rsidP="003D3F2E">
      <w:pPr>
        <w:spacing w:after="0"/>
        <w:jc w:val="both"/>
        <w:rPr>
          <w:sz w:val="24"/>
          <w:szCs w:val="24"/>
        </w:rPr>
      </w:pP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b/>
          <w:bCs/>
          <w:color w:val="FF0000"/>
          <w:sz w:val="32"/>
          <w:szCs w:val="32"/>
        </w:rPr>
        <w:t>CEVAP:</w:t>
      </w:r>
      <w:r>
        <w:rPr>
          <w:sz w:val="24"/>
          <w:szCs w:val="24"/>
        </w:rPr>
        <w:t xml:space="preserve">Pişirme-ısınma-aydınlanma-haberleşme-demirin eritilmesi- topraktan alet ve edavat yapılması- </w:t>
      </w:r>
    </w:p>
    <w:p w:rsidR="009E246E" w:rsidRDefault="009E246E" w:rsidP="003D3F2E">
      <w:pPr>
        <w:spacing w:after="0"/>
        <w:jc w:val="both"/>
        <w:rPr>
          <w:b/>
          <w:bCs/>
          <w:sz w:val="24"/>
          <w:szCs w:val="24"/>
        </w:rPr>
      </w:pP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8</w:t>
      </w:r>
      <w:r>
        <w:rPr>
          <w:sz w:val="24"/>
          <w:szCs w:val="24"/>
        </w:rPr>
        <w:t>- Kaç türlü tarih yazıcılı çeşidi vardır. Yazınız.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b/>
          <w:bCs/>
          <w:color w:val="FF0000"/>
          <w:sz w:val="32"/>
          <w:szCs w:val="32"/>
        </w:rPr>
        <w:t>CEVAP:</w:t>
      </w:r>
      <w:r>
        <w:rPr>
          <w:sz w:val="24"/>
          <w:szCs w:val="24"/>
        </w:rPr>
        <w:t>Tarihi yazıcılığı üç çeşittir.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Hikayeci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Öğretici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Araştırıcı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9</w:t>
      </w:r>
      <w:r>
        <w:rPr>
          <w:sz w:val="24"/>
          <w:szCs w:val="24"/>
        </w:rPr>
        <w:t>-Tarihe yardımcı bilimlerden 5 tanesini yazarak bunlardan iki tanesinin açıklamasını da yazınız.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b/>
          <w:bCs/>
          <w:color w:val="FF0000"/>
          <w:sz w:val="32"/>
          <w:szCs w:val="32"/>
        </w:rPr>
        <w:t>CEVAP:</w:t>
      </w:r>
      <w:r>
        <w:rPr>
          <w:sz w:val="24"/>
          <w:szCs w:val="24"/>
        </w:rPr>
        <w:t xml:space="preserve">ARKEOLOJİ- FİLOLOJİ-EPİGRAFYA-PALEOGRAFYA- NÜMİZMATİK – HERALDİK-SOSYOLOJİ-FELSEFE-EDEBİYAT-COĞRAFYA- </w:t>
      </w:r>
      <w:bookmarkStart w:id="0" w:name="_GoBack"/>
      <w:bookmarkEnd w:id="0"/>
    </w:p>
    <w:p w:rsidR="009E246E" w:rsidRDefault="009E246E" w:rsidP="003D3F2E">
      <w:pPr>
        <w:spacing w:after="0"/>
        <w:jc w:val="both"/>
        <w:rPr>
          <w:sz w:val="24"/>
          <w:szCs w:val="24"/>
        </w:rPr>
      </w:pP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 w:rsidRPr="0070229F">
        <w:rPr>
          <w:b/>
          <w:bCs/>
          <w:sz w:val="24"/>
          <w:szCs w:val="24"/>
        </w:rPr>
        <w:t>10</w:t>
      </w:r>
      <w:r>
        <w:rPr>
          <w:sz w:val="24"/>
          <w:szCs w:val="24"/>
        </w:rPr>
        <w:t>-Aşağıdaki cümlelerde boş bırakılan yerleri uygun kelimelerle doldurunuz.</w:t>
      </w:r>
    </w:p>
    <w:p w:rsidR="009E246E" w:rsidRDefault="009E246E" w:rsidP="0070229F">
      <w:pPr>
        <w:spacing w:after="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1-Tarihte iki nehir arası manasına gelen uygarlık</w:t>
      </w:r>
      <w:r w:rsidRPr="00E57FBB">
        <w:rPr>
          <w:b/>
          <w:bCs/>
          <w:sz w:val="24"/>
          <w:szCs w:val="24"/>
          <w:u w:val="single"/>
        </w:rPr>
        <w:t>MEZOPOTAMYA</w:t>
      </w:r>
      <w:r>
        <w:rPr>
          <w:sz w:val="24"/>
          <w:szCs w:val="24"/>
        </w:rPr>
        <w:t>dır</w:t>
      </w:r>
    </w:p>
    <w:p w:rsidR="009E246E" w:rsidRDefault="009E246E" w:rsidP="0070229F">
      <w:pPr>
        <w:spacing w:after="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2-Tarihte yazıyı ilkkullanan uygarlık</w:t>
      </w:r>
      <w:r w:rsidRPr="00E57FBB">
        <w:rPr>
          <w:b/>
          <w:bCs/>
          <w:sz w:val="24"/>
          <w:szCs w:val="24"/>
          <w:u w:val="single"/>
        </w:rPr>
        <w:t>SÜMERLER</w:t>
      </w:r>
      <w:r>
        <w:rPr>
          <w:sz w:val="24"/>
          <w:szCs w:val="24"/>
        </w:rPr>
        <w:t>dır</w:t>
      </w:r>
    </w:p>
    <w:p w:rsidR="009E246E" w:rsidRDefault="009E246E" w:rsidP="00E57FBB">
      <w:pPr>
        <w:spacing w:after="0"/>
        <w:ind w:left="708"/>
        <w:rPr>
          <w:sz w:val="24"/>
          <w:szCs w:val="24"/>
        </w:rPr>
      </w:pPr>
      <w:r>
        <w:rPr>
          <w:sz w:val="24"/>
          <w:szCs w:val="24"/>
        </w:rPr>
        <w:t>3-Sümerlere ait tapınak-astronomi kulesi- okul olarak kullanılan Binalara</w:t>
      </w:r>
      <w:r w:rsidRPr="00E57FBB">
        <w:rPr>
          <w:b/>
          <w:bCs/>
          <w:sz w:val="24"/>
          <w:szCs w:val="24"/>
          <w:u w:val="single"/>
        </w:rPr>
        <w:t>ZİGGURAT</w:t>
      </w:r>
      <w:r>
        <w:rPr>
          <w:sz w:val="24"/>
          <w:szCs w:val="24"/>
        </w:rPr>
        <w:t>denir.</w:t>
      </w:r>
    </w:p>
    <w:p w:rsidR="009E246E" w:rsidRDefault="009E246E" w:rsidP="0070229F">
      <w:pPr>
        <w:spacing w:after="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4-Tarihte bir anda olup biten durumlara</w:t>
      </w:r>
      <w:r w:rsidRPr="00E57FBB">
        <w:rPr>
          <w:b/>
          <w:bCs/>
          <w:sz w:val="24"/>
          <w:szCs w:val="24"/>
          <w:u w:val="single"/>
        </w:rPr>
        <w:t>OLGU</w:t>
      </w:r>
      <w:r>
        <w:rPr>
          <w:sz w:val="24"/>
          <w:szCs w:val="24"/>
        </w:rPr>
        <w:t xml:space="preserve">, bunun sonucunda oluşan ve uzun yıllarda meydana gelen durumlara ise </w:t>
      </w:r>
      <w:r w:rsidRPr="00E57FBB">
        <w:rPr>
          <w:b/>
          <w:bCs/>
          <w:sz w:val="24"/>
          <w:szCs w:val="24"/>
          <w:u w:val="single"/>
        </w:rPr>
        <w:t>OLAY</w:t>
      </w:r>
      <w:r>
        <w:rPr>
          <w:sz w:val="24"/>
          <w:szCs w:val="24"/>
        </w:rPr>
        <w:t xml:space="preserve">denilir. </w:t>
      </w:r>
    </w:p>
    <w:p w:rsidR="009E246E" w:rsidRDefault="009E246E" w:rsidP="0070229F">
      <w:pPr>
        <w:spacing w:after="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5- Olayın geçtiği zamana ait kaynaklara </w:t>
      </w:r>
      <w:r w:rsidRPr="00E57FBB">
        <w:rPr>
          <w:b/>
          <w:bCs/>
          <w:sz w:val="24"/>
          <w:szCs w:val="24"/>
          <w:u w:val="single"/>
        </w:rPr>
        <w:t>ANA KAYNAK</w:t>
      </w:r>
      <w:r>
        <w:rPr>
          <w:sz w:val="24"/>
          <w:szCs w:val="24"/>
        </w:rPr>
        <w:t xml:space="preserve">kaynaklar denilir. </w:t>
      </w:r>
    </w:p>
    <w:p w:rsidR="009E246E" w:rsidRDefault="009E246E" w:rsidP="0070229F">
      <w:pPr>
        <w:spacing w:after="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6-Tarihte bilinen ilk kütüphaneyi</w:t>
      </w:r>
      <w:r w:rsidRPr="00E57FBB">
        <w:rPr>
          <w:b/>
          <w:bCs/>
          <w:sz w:val="24"/>
          <w:szCs w:val="24"/>
          <w:u w:val="single"/>
        </w:rPr>
        <w:t>ASURLULAR</w:t>
      </w:r>
      <w:r>
        <w:rPr>
          <w:sz w:val="24"/>
          <w:szCs w:val="24"/>
        </w:rPr>
        <w:t>kurmuştur.</w:t>
      </w:r>
    </w:p>
    <w:p w:rsidR="009E246E" w:rsidRDefault="009E246E" w:rsidP="00C710E7">
      <w:pPr>
        <w:spacing w:after="0"/>
        <w:ind w:left="284" w:firstLine="424"/>
        <w:jc w:val="both"/>
        <w:rPr>
          <w:sz w:val="24"/>
          <w:szCs w:val="24"/>
        </w:rPr>
      </w:pPr>
      <w:r>
        <w:rPr>
          <w:sz w:val="24"/>
          <w:szCs w:val="24"/>
        </w:rPr>
        <w:t>7-Tarihte bilinen ilk imparatorluk</w:t>
      </w:r>
      <w:r w:rsidRPr="00E57FBB">
        <w:rPr>
          <w:b/>
          <w:bCs/>
          <w:sz w:val="24"/>
          <w:szCs w:val="24"/>
          <w:u w:val="single"/>
        </w:rPr>
        <w:t>AKADLAR</w:t>
      </w:r>
      <w:r>
        <w:rPr>
          <w:sz w:val="24"/>
          <w:szCs w:val="24"/>
        </w:rPr>
        <w:t>devletidir.</w:t>
      </w:r>
    </w:p>
    <w:p w:rsidR="009E246E" w:rsidRDefault="009E246E" w:rsidP="0070229F">
      <w:pPr>
        <w:spacing w:after="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8-İnsanlar yerleşik yaşama </w:t>
      </w:r>
      <w:r w:rsidRPr="00E57FBB">
        <w:rPr>
          <w:b/>
          <w:bCs/>
          <w:sz w:val="24"/>
          <w:szCs w:val="24"/>
          <w:u w:val="single"/>
        </w:rPr>
        <w:t>CİLALİ TAŞ DEVRİNDE</w:t>
      </w:r>
      <w:r>
        <w:rPr>
          <w:sz w:val="24"/>
          <w:szCs w:val="24"/>
        </w:rPr>
        <w:t>devrinde geçmişlerdir.</w:t>
      </w:r>
    </w:p>
    <w:p w:rsidR="009E246E" w:rsidRDefault="009E246E" w:rsidP="0070229F">
      <w:pPr>
        <w:spacing w:after="0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9-  Tarihi babası olarak bilinen kişi</w:t>
      </w:r>
      <w:r w:rsidRPr="00E57FBB">
        <w:rPr>
          <w:b/>
          <w:bCs/>
          <w:sz w:val="24"/>
          <w:szCs w:val="24"/>
          <w:u w:val="single"/>
        </w:rPr>
        <w:t xml:space="preserve">HEREDOT </w:t>
      </w:r>
      <w:r>
        <w:rPr>
          <w:sz w:val="24"/>
          <w:szCs w:val="24"/>
        </w:rPr>
        <w:t>dır</w:t>
      </w:r>
    </w:p>
    <w:p w:rsidR="009E246E" w:rsidRDefault="009E246E" w:rsidP="003D3F2E">
      <w:pPr>
        <w:spacing w:after="0"/>
        <w:jc w:val="both"/>
        <w:rPr>
          <w:sz w:val="24"/>
          <w:szCs w:val="24"/>
        </w:rPr>
      </w:pPr>
    </w:p>
    <w:p w:rsidR="009E246E" w:rsidRDefault="009E246E" w:rsidP="003D3F2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Yahya GÜNGÖR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Orhan BULUT</w:t>
      </w:r>
    </w:p>
    <w:p w:rsidR="009E246E" w:rsidRPr="007A4E91" w:rsidRDefault="009E246E" w:rsidP="003D3F2E">
      <w:pPr>
        <w:spacing w:after="0"/>
        <w:jc w:val="both"/>
        <w:rPr>
          <w:sz w:val="24"/>
          <w:szCs w:val="24"/>
        </w:rPr>
      </w:pPr>
    </w:p>
    <w:sectPr w:rsidR="009E246E" w:rsidRPr="007A4E91" w:rsidSect="00C710E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75F0"/>
    <w:rsid w:val="001B6738"/>
    <w:rsid w:val="003D3F2E"/>
    <w:rsid w:val="004638FB"/>
    <w:rsid w:val="004C30EF"/>
    <w:rsid w:val="0070229F"/>
    <w:rsid w:val="007A4E91"/>
    <w:rsid w:val="007C7767"/>
    <w:rsid w:val="009B6FB8"/>
    <w:rsid w:val="009C0251"/>
    <w:rsid w:val="009E246E"/>
    <w:rsid w:val="00A41750"/>
    <w:rsid w:val="00A55E0C"/>
    <w:rsid w:val="00AA3E29"/>
    <w:rsid w:val="00BC75F0"/>
    <w:rsid w:val="00C710E7"/>
    <w:rsid w:val="00CE5A8B"/>
    <w:rsid w:val="00DA4BE3"/>
    <w:rsid w:val="00E4116E"/>
    <w:rsid w:val="00E57FBB"/>
    <w:rsid w:val="00ED6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E29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C75F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E41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E4116E"/>
    <w:rPr>
      <w:b/>
      <w:bCs/>
    </w:rPr>
  </w:style>
  <w:style w:type="character" w:styleId="Emphasis">
    <w:name w:val="Emphasis"/>
    <w:basedOn w:val="DefaultParagraphFont"/>
    <w:uiPriority w:val="99"/>
    <w:qFormat/>
    <w:rsid w:val="00E4116E"/>
    <w:rPr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E411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17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452</Words>
  <Characters>2580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yahyagungor.net</dc:creator>
  <cp:keywords/>
  <dc:description/>
  <cp:lastModifiedBy>edanur</cp:lastModifiedBy>
  <cp:revision>10</cp:revision>
  <cp:lastPrinted>2015-11-24T12:26:00Z</cp:lastPrinted>
  <dcterms:created xsi:type="dcterms:W3CDTF">2015-11-24T11:19:00Z</dcterms:created>
  <dcterms:modified xsi:type="dcterms:W3CDTF">2016-11-12T20:25:00Z</dcterms:modified>
</cp:coreProperties>
</file>